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2CF2F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COLYN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d.1460)</w:t>
      </w:r>
    </w:p>
    <w:p w14:paraId="14E30988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Newbury, Berkshire. Fuller.</w:t>
      </w:r>
    </w:p>
    <w:p w14:paraId="64F15682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90AA99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ED5C3D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Juliana.</w:t>
      </w:r>
    </w:p>
    <w:p w14:paraId="75F873E3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(“Early Berkshire Wills, from the P.C.C. ante 1558” taken from the “Berkshire, Buckinghamshire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Archaeological Journal” vol.20 pp.61-2)</w:t>
      </w:r>
    </w:p>
    <w:p w14:paraId="5782C29A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Katherine(q.v.).  (ibid.)</w:t>
      </w:r>
    </w:p>
    <w:p w14:paraId="4E706097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6681B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44B92F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Mar.1460</w:t>
      </w:r>
      <w:r>
        <w:rPr>
          <w:rFonts w:ascii="Times New Roman" w:hAnsi="Times New Roman" w:cs="Times New Roman"/>
          <w:sz w:val="24"/>
          <w:szCs w:val="24"/>
        </w:rPr>
        <w:tab/>
        <w:t>He made his Will.  (ibid.)</w:t>
      </w:r>
    </w:p>
    <w:p w14:paraId="6981370F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</w:t>
      </w:r>
      <w:r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14:paraId="1D2A2560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E88F11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C56C0D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 Katherine and Thomas Love of Newbury(q.v.).   (ibid.)</w:t>
      </w:r>
    </w:p>
    <w:p w14:paraId="68CEDF59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Witnesses:   </w:t>
      </w:r>
      <w:proofErr w:type="gramStart"/>
      <w:r>
        <w:rPr>
          <w:rFonts w:ascii="Times New Roman" w:hAnsi="Times New Roman" w:cs="Times New Roman"/>
          <w:sz w:val="24"/>
          <w:szCs w:val="24"/>
        </w:rPr>
        <w:t>sir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Chesshir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clothier(q.v.). (ibid.)</w:t>
      </w:r>
    </w:p>
    <w:p w14:paraId="635B551D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DD1612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496E4" w14:textId="77777777" w:rsidR="0076363D" w:rsidRDefault="0076363D" w:rsidP="00763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2022</w:t>
      </w:r>
    </w:p>
    <w:p w14:paraId="0B5DDDF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0DE51" w14:textId="77777777" w:rsidR="0076363D" w:rsidRDefault="0076363D" w:rsidP="009139A6">
      <w:r>
        <w:separator/>
      </w:r>
    </w:p>
  </w:endnote>
  <w:endnote w:type="continuationSeparator" w:id="0">
    <w:p w14:paraId="43F08979" w14:textId="77777777" w:rsidR="0076363D" w:rsidRDefault="007636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D7D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0A5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8F6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9B0BD" w14:textId="77777777" w:rsidR="0076363D" w:rsidRDefault="0076363D" w:rsidP="009139A6">
      <w:r>
        <w:separator/>
      </w:r>
    </w:p>
  </w:footnote>
  <w:footnote w:type="continuationSeparator" w:id="0">
    <w:p w14:paraId="322E5DE4" w14:textId="77777777" w:rsidR="0076363D" w:rsidRDefault="007636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D4D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260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96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63D"/>
    <w:rsid w:val="000666E0"/>
    <w:rsid w:val="002510B7"/>
    <w:rsid w:val="005C130B"/>
    <w:rsid w:val="0076363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39DE5"/>
  <w15:chartTrackingRefBased/>
  <w15:docId w15:val="{8A924782-BCB0-462B-9322-3AB5D25E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2022-04-27T10:57:00Z</dcterms:created>
  <dcterms:modified xsi:type="dcterms:W3CDTF">2022-04-27T10:57:00Z</dcterms:modified>
</cp:coreProperties>
</file>